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323C2D10" w:rsidR="00F74F51" w:rsidRPr="009D6043" w:rsidRDefault="00001AF5"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31</w:t>
      </w:r>
      <w:r w:rsidR="00CF15D6" w:rsidRPr="009D6043">
        <w:rPr>
          <w:rStyle w:val="FontStyle32"/>
          <w:rFonts w:ascii="Arial" w:hAnsi="Arial" w:cs="Arial"/>
          <w:b w:val="0"/>
          <w:noProof/>
          <w:sz w:val="22"/>
          <w:szCs w:val="22"/>
        </w:rPr>
        <w:t>.0</w:t>
      </w:r>
      <w:r w:rsidR="009360E8">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.2026r.</w:t>
      </w:r>
    </w:p>
    <w:p w14:paraId="1A20FA27" w14:textId="5763D8AD" w:rsidR="004B1768" w:rsidRPr="009360E8" w:rsidRDefault="0016227E" w:rsidP="00621313">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621313" w:rsidRPr="00621313">
        <w:rPr>
          <w:rStyle w:val="FontStyle32"/>
          <w:rFonts w:ascii="Arial" w:hAnsi="Arial" w:cs="Arial"/>
          <w:sz w:val="22"/>
          <w:szCs w:val="22"/>
        </w:rPr>
        <w:t>PSG/2/002175/26</w:t>
      </w:r>
      <w:r w:rsidR="00621313" w:rsidRPr="00621313">
        <w:rPr>
          <w:rStyle w:val="FontStyle32"/>
          <w:rFonts w:ascii="Arial" w:hAnsi="Arial" w:cs="Arial"/>
          <w:sz w:val="22"/>
          <w:szCs w:val="22"/>
        </w:rPr>
        <w:t xml:space="preserve"> </w:t>
      </w:r>
      <w:r w:rsidR="00231824" w:rsidRPr="00001AF5">
        <w:rPr>
          <w:rStyle w:val="FontStyle32"/>
          <w:rFonts w:ascii="Arial" w:hAnsi="Arial" w:cs="Arial"/>
          <w:color w:val="FF0000"/>
          <w:sz w:val="22"/>
          <w:szCs w:val="22"/>
        </w:rPr>
        <w:t xml:space="preserve"> </w:t>
      </w:r>
      <w:r w:rsidR="0065649B" w:rsidRPr="00001AF5">
        <w:rPr>
          <w:rStyle w:val="FontStyle32"/>
          <w:rFonts w:ascii="Arial" w:hAnsi="Arial" w:cs="Arial"/>
          <w:color w:val="FF0000"/>
          <w:sz w:val="22"/>
          <w:szCs w:val="22"/>
        </w:rPr>
        <w:t xml:space="preserve"> </w:t>
      </w:r>
      <w:r w:rsidR="009D6043" w:rsidRPr="00001AF5">
        <w:rPr>
          <w:rStyle w:val="FontStyle32"/>
          <w:rFonts w:ascii="Arial" w:hAnsi="Arial" w:cs="Arial"/>
          <w:color w:val="FF0000"/>
          <w:sz w:val="22"/>
          <w:szCs w:val="22"/>
        </w:rPr>
        <w:t xml:space="preserve"> </w:t>
      </w:r>
      <w:r w:rsidR="00FE5724" w:rsidRPr="00AA75E6">
        <w:rPr>
          <w:rStyle w:val="FontStyle32"/>
          <w:rFonts w:ascii="Arial" w:hAnsi="Arial" w:cs="Arial"/>
          <w:color w:val="FF0000"/>
          <w:sz w:val="22"/>
          <w:szCs w:val="22"/>
        </w:rPr>
        <w:t xml:space="preserve"> </w:t>
      </w:r>
      <w:r w:rsidR="00DD797B" w:rsidRPr="00AA75E6">
        <w:rPr>
          <w:rStyle w:val="FontStyle32"/>
          <w:rFonts w:ascii="Arial" w:hAnsi="Arial" w:cs="Arial"/>
          <w:color w:val="FF0000"/>
          <w:sz w:val="22"/>
          <w:szCs w:val="22"/>
        </w:rPr>
        <w:t xml:space="preserve"> </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6602CA28" w:rsidR="00E21727" w:rsidRPr="0059345B" w:rsidRDefault="005B4DF0" w:rsidP="00F066AF">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B16A0A" w:rsidRPr="00B16A0A">
        <w:rPr>
          <w:rStyle w:val="FontStyle42"/>
          <w:rFonts w:ascii="Arial" w:hAnsi="Arial" w:cs="Arial"/>
          <w:b/>
          <w:sz w:val="22"/>
          <w:szCs w:val="22"/>
        </w:rPr>
        <w:t xml:space="preserve">Kompleksowa realizacja przebudowy gazociągu oraz przyłączy w m. Lutomiersk </w:t>
      </w:r>
      <w:r w:rsidR="00B16A0A">
        <w:rPr>
          <w:rStyle w:val="FontStyle42"/>
          <w:rFonts w:ascii="Arial" w:hAnsi="Arial" w:cs="Arial"/>
          <w:b/>
          <w:sz w:val="22"/>
          <w:szCs w:val="22"/>
        </w:rPr>
        <w:br/>
      </w:r>
      <w:r w:rsidR="00B16A0A" w:rsidRPr="00B16A0A">
        <w:rPr>
          <w:rStyle w:val="FontStyle42"/>
          <w:rFonts w:ascii="Arial" w:hAnsi="Arial" w:cs="Arial"/>
          <w:b/>
          <w:sz w:val="22"/>
          <w:szCs w:val="22"/>
        </w:rPr>
        <w:t>ul. Zielona</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76033FF1"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722C7E">
        <w:rPr>
          <w:rFonts w:ascii="Arial" w:hAnsi="Arial" w:cs="Arial"/>
          <w:b/>
          <w:bCs/>
          <w:sz w:val="22"/>
          <w:szCs w:val="22"/>
        </w:rPr>
        <w:t xml:space="preserve"> </w:t>
      </w:r>
      <w:r w:rsidR="00CB3228">
        <w:rPr>
          <w:rFonts w:ascii="Arial" w:hAnsi="Arial" w:cs="Arial"/>
          <w:b/>
          <w:bCs/>
          <w:sz w:val="22"/>
          <w:szCs w:val="22"/>
        </w:rPr>
        <w:t>10</w:t>
      </w:r>
      <w:r w:rsidR="00722C7E">
        <w:rPr>
          <w:rFonts w:ascii="Arial" w:hAnsi="Arial" w:cs="Arial"/>
          <w:b/>
          <w:bCs/>
          <w:sz w:val="22"/>
          <w:szCs w:val="22"/>
        </w:rPr>
        <w:t xml:space="preserve"> 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112BCFDB" w14:textId="15693276" w:rsidR="001A71D7" w:rsidRPr="001A71D7" w:rsidRDefault="001A71D7" w:rsidP="001A71D7">
      <w:pPr>
        <w:pStyle w:val="Bezodstpw"/>
        <w:numPr>
          <w:ilvl w:val="0"/>
          <w:numId w:val="24"/>
        </w:numPr>
        <w:spacing w:line="288" w:lineRule="auto"/>
        <w:rPr>
          <w:rFonts w:ascii="Arial" w:hAnsi="Arial" w:cs="Arial"/>
          <w:lang w:val="pl-PL" w:eastAsia="pl-PL" w:bidi="ar-SA"/>
        </w:rPr>
      </w:pPr>
      <w:r w:rsidRPr="001A71D7">
        <w:rPr>
          <w:rFonts w:ascii="Arial" w:hAnsi="Arial" w:cs="Arial"/>
          <w:lang w:val="pl-PL" w:eastAsia="pl-PL" w:bidi="ar-SA"/>
        </w:rPr>
        <w:t xml:space="preserve">Kompleksowa realizacja przebudowy gazociągu oraz przyłączy w m. Lutomiersk </w:t>
      </w:r>
      <w:r w:rsidRPr="001A71D7">
        <w:rPr>
          <w:rFonts w:ascii="Arial" w:hAnsi="Arial" w:cs="Arial"/>
          <w:lang w:val="pl-PL" w:eastAsia="pl-PL" w:bidi="ar-SA"/>
        </w:rPr>
        <w:br/>
      </w:r>
      <w:r w:rsidRPr="001A71D7">
        <w:rPr>
          <w:rFonts w:ascii="Arial" w:hAnsi="Arial" w:cs="Arial"/>
          <w:lang w:val="pl-PL" w:eastAsia="pl-PL" w:bidi="ar-SA"/>
        </w:rPr>
        <w:t xml:space="preserve">ul. Zielona </w:t>
      </w:r>
    </w:p>
    <w:p w14:paraId="58D1C0F3" w14:textId="3FFDF475" w:rsidR="001A71D7" w:rsidRPr="001A71D7" w:rsidRDefault="001A71D7" w:rsidP="001A71D7">
      <w:pPr>
        <w:pStyle w:val="Bezodstpw"/>
        <w:spacing w:line="288" w:lineRule="auto"/>
        <w:ind w:left="360"/>
        <w:rPr>
          <w:rFonts w:ascii="Arial" w:hAnsi="Arial" w:cs="Arial"/>
          <w:lang w:val="pl-PL" w:eastAsia="pl-PL" w:bidi="ar-SA"/>
        </w:rPr>
      </w:pPr>
      <w:r w:rsidRPr="001A71D7">
        <w:rPr>
          <w:rFonts w:ascii="Arial" w:hAnsi="Arial" w:cs="Arial"/>
          <w:lang w:val="pl-PL" w:eastAsia="pl-PL" w:bidi="ar-SA"/>
        </w:rPr>
        <w:t xml:space="preserve">- </w:t>
      </w:r>
      <w:r w:rsidRPr="001A71D7">
        <w:rPr>
          <w:rFonts w:ascii="Arial" w:hAnsi="Arial" w:cs="Arial"/>
          <w:lang w:val="pl-PL" w:eastAsia="pl-PL" w:bidi="ar-SA"/>
        </w:rPr>
        <w:t xml:space="preserve">gazociąg ś/c Dn63 PE L = ok. 127 mb, </w:t>
      </w:r>
    </w:p>
    <w:p w14:paraId="01E4138E" w14:textId="414ED796" w:rsidR="001A71D7" w:rsidRPr="001A71D7" w:rsidRDefault="001A71D7" w:rsidP="001A71D7">
      <w:pPr>
        <w:pStyle w:val="Bezodstpw"/>
        <w:spacing w:line="288" w:lineRule="auto"/>
        <w:ind w:left="360"/>
        <w:rPr>
          <w:rFonts w:ascii="Arial" w:hAnsi="Arial" w:cs="Arial"/>
          <w:lang w:val="pl-PL" w:eastAsia="pl-PL" w:bidi="ar-SA"/>
        </w:rPr>
      </w:pPr>
      <w:r w:rsidRPr="001A71D7">
        <w:rPr>
          <w:rFonts w:ascii="Arial" w:hAnsi="Arial" w:cs="Arial"/>
          <w:lang w:val="pl-PL" w:eastAsia="pl-PL" w:bidi="ar-SA"/>
        </w:rPr>
        <w:t xml:space="preserve">- </w:t>
      </w:r>
      <w:r w:rsidRPr="001A71D7">
        <w:rPr>
          <w:rFonts w:ascii="Arial" w:hAnsi="Arial" w:cs="Arial"/>
          <w:lang w:val="pl-PL" w:eastAsia="pl-PL" w:bidi="ar-SA"/>
        </w:rPr>
        <w:t xml:space="preserve">przyłączy gazowych do przebudowy i przełączenia szt. 4 wraz z połączeniem z istniejącą instalacją gazową znajdującą się w budynkach, </w:t>
      </w:r>
    </w:p>
    <w:p w14:paraId="7F95243E" w14:textId="7B989FEF" w:rsidR="00A23CD9" w:rsidRPr="001A71D7" w:rsidRDefault="001A71D7" w:rsidP="001A71D7">
      <w:pPr>
        <w:pStyle w:val="Bezodstpw"/>
        <w:spacing w:line="288" w:lineRule="auto"/>
        <w:ind w:left="360"/>
        <w:rPr>
          <w:rFonts w:ascii="Arial" w:hAnsi="Arial" w:cs="Arial"/>
          <w:lang w:val="pl-PL" w:eastAsia="pl-PL" w:bidi="ar-SA"/>
        </w:rPr>
      </w:pPr>
      <w:r w:rsidRPr="001A71D7">
        <w:rPr>
          <w:rFonts w:ascii="Arial" w:hAnsi="Arial" w:cs="Arial"/>
          <w:lang w:val="pl-PL" w:eastAsia="pl-PL" w:bidi="ar-SA"/>
        </w:rPr>
        <w:t xml:space="preserve">Warunki techniczne PSGLO/ZMDZ/234/2026/GP do wglądu w Sekcji Przygotowania Inwestycji i Remontów pok. 121, Oddział Zakład Gazowniczy w Łodzi. </w:t>
      </w:r>
      <w:r w:rsidRPr="001A71D7">
        <w:rPr>
          <w:rFonts w:ascii="Arial" w:hAnsi="Arial" w:cs="Arial"/>
          <w:lang w:val="pl-PL" w:eastAsia="pl-PL" w:bidi="ar-SA"/>
        </w:rPr>
        <w:t xml:space="preserve"> </w:t>
      </w:r>
    </w:p>
    <w:p w14:paraId="51BE8AA1" w14:textId="0E8761A5" w:rsidR="00ED5A03" w:rsidRPr="001A71D7" w:rsidRDefault="00C53900" w:rsidP="00E44359">
      <w:pPr>
        <w:pStyle w:val="Bezodstpw"/>
        <w:numPr>
          <w:ilvl w:val="0"/>
          <w:numId w:val="24"/>
        </w:numPr>
        <w:spacing w:line="288" w:lineRule="auto"/>
        <w:jc w:val="both"/>
        <w:rPr>
          <w:rFonts w:ascii="Arial" w:hAnsi="Arial" w:cs="Arial"/>
          <w:b/>
          <w:bCs/>
          <w:shd w:val="clear" w:color="auto" w:fill="FFFFFF"/>
          <w:lang w:val="pl-PL"/>
        </w:rPr>
      </w:pPr>
      <w:r w:rsidRPr="001A71D7">
        <w:rPr>
          <w:rFonts w:ascii="Arial" w:hAnsi="Arial" w:cs="Arial"/>
          <w:lang w:val="pl-PL"/>
        </w:rPr>
        <w:t xml:space="preserve">Wymagany termin realizacji </w:t>
      </w:r>
      <w:r w:rsidR="002B52BC" w:rsidRPr="001A71D7">
        <w:rPr>
          <w:rFonts w:ascii="Arial" w:hAnsi="Arial" w:cs="Arial"/>
          <w:lang w:val="pl-PL"/>
        </w:rPr>
        <w:t>–</w:t>
      </w:r>
      <w:r w:rsidRPr="001A71D7">
        <w:rPr>
          <w:rFonts w:ascii="Arial" w:hAnsi="Arial" w:cs="Arial"/>
          <w:lang w:val="pl-PL"/>
        </w:rPr>
        <w:t xml:space="preserve"> </w:t>
      </w:r>
      <w:r w:rsidR="00A23CD9" w:rsidRPr="001A71D7">
        <w:rPr>
          <w:rFonts w:ascii="Arial" w:hAnsi="Arial" w:cs="Arial"/>
          <w:b/>
          <w:bCs/>
          <w:lang w:val="pl-PL"/>
        </w:rPr>
        <w:t>2</w:t>
      </w:r>
      <w:r w:rsidR="0061795B" w:rsidRPr="001A71D7">
        <w:rPr>
          <w:rFonts w:ascii="Arial" w:hAnsi="Arial" w:cs="Arial"/>
          <w:b/>
          <w:bCs/>
          <w:lang w:val="pl-PL"/>
        </w:rPr>
        <w:t>9</w:t>
      </w:r>
      <w:r w:rsidR="00D3171D" w:rsidRPr="001A71D7">
        <w:rPr>
          <w:rFonts w:ascii="Arial" w:hAnsi="Arial" w:cs="Arial"/>
          <w:b/>
          <w:bCs/>
          <w:lang w:val="pl-PL"/>
        </w:rPr>
        <w:t>.</w:t>
      </w:r>
      <w:r w:rsidR="00C84725" w:rsidRPr="001A71D7">
        <w:rPr>
          <w:rFonts w:ascii="Arial" w:hAnsi="Arial" w:cs="Arial"/>
          <w:b/>
          <w:bCs/>
          <w:lang w:val="pl-PL"/>
        </w:rPr>
        <w:t>0</w:t>
      </w:r>
      <w:r w:rsidR="0061795B" w:rsidRPr="001A71D7">
        <w:rPr>
          <w:rFonts w:ascii="Arial" w:hAnsi="Arial" w:cs="Arial"/>
          <w:b/>
          <w:bCs/>
          <w:lang w:val="pl-PL"/>
        </w:rPr>
        <w:t>9</w:t>
      </w:r>
      <w:r w:rsidR="00D3171D" w:rsidRPr="001A71D7">
        <w:rPr>
          <w:rFonts w:ascii="Arial" w:hAnsi="Arial" w:cs="Arial"/>
          <w:b/>
          <w:bCs/>
          <w:lang w:val="pl-PL"/>
        </w:rPr>
        <w:t>.202</w:t>
      </w:r>
      <w:r w:rsidR="004B1599" w:rsidRPr="001A71D7">
        <w:rPr>
          <w:rFonts w:ascii="Arial" w:hAnsi="Arial" w:cs="Arial"/>
          <w:b/>
          <w:bCs/>
          <w:lang w:val="pl-PL"/>
        </w:rPr>
        <w:t>8</w:t>
      </w:r>
      <w:r w:rsidR="00D3171D" w:rsidRPr="001A71D7">
        <w:rPr>
          <w:rFonts w:ascii="Arial" w:hAnsi="Arial" w:cs="Arial"/>
          <w:b/>
          <w:bCs/>
          <w:lang w:val="pl-PL"/>
        </w:rPr>
        <w:t>r.</w:t>
      </w:r>
    </w:p>
    <w:p w14:paraId="60CBC4F5" w14:textId="77777777" w:rsidR="00ED5A03" w:rsidRDefault="001D1FFD" w:rsidP="005D4B1E">
      <w:pPr>
        <w:pStyle w:val="Bezodstpw"/>
        <w:numPr>
          <w:ilvl w:val="0"/>
          <w:numId w:val="24"/>
        </w:numPr>
        <w:spacing w:line="288" w:lineRule="auto"/>
        <w:jc w:val="both"/>
        <w:rPr>
          <w:rFonts w:ascii="Arial" w:hAnsi="Arial" w:cs="Arial"/>
          <w:b/>
          <w:bCs/>
          <w:shd w:val="clear" w:color="auto" w:fill="FFFFFF"/>
          <w:lang w:val="pl-PL"/>
        </w:rPr>
      </w:pPr>
      <w:r w:rsidRPr="001A71D7">
        <w:rPr>
          <w:rFonts w:ascii="Arial" w:hAnsi="Arial" w:cs="Arial"/>
          <w:lang w:val="pl-PL"/>
        </w:rPr>
        <w:t xml:space="preserve">Szczegółowy zakres przedmiotu </w:t>
      </w:r>
      <w:r w:rsidR="00EA79FB" w:rsidRPr="001A71D7">
        <w:rPr>
          <w:rFonts w:ascii="Arial" w:hAnsi="Arial" w:cs="Arial"/>
          <w:lang w:val="pl-PL"/>
        </w:rPr>
        <w:t>Z</w:t>
      </w:r>
      <w:r w:rsidRPr="001A71D7">
        <w:rPr>
          <w:rFonts w:ascii="Arial" w:hAnsi="Arial" w:cs="Arial"/>
          <w:lang w:val="pl-PL"/>
        </w:rPr>
        <w:t>apytania</w:t>
      </w:r>
      <w:r w:rsidR="0017530A" w:rsidRPr="001A71D7">
        <w:rPr>
          <w:rFonts w:ascii="Arial" w:hAnsi="Arial" w:cs="Arial"/>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4806173E" w14:textId="77777777" w:rsidR="00660ED6" w:rsidRDefault="00660ED6" w:rsidP="00C53900">
      <w:pPr>
        <w:spacing w:line="288" w:lineRule="auto"/>
        <w:jc w:val="both"/>
        <w:rPr>
          <w:rFonts w:cs="Arial"/>
          <w:b/>
          <w:sz w:val="22"/>
          <w:szCs w:val="22"/>
        </w:rPr>
      </w:pPr>
    </w:p>
    <w:p w14:paraId="1FCECF3E" w14:textId="77777777" w:rsidR="00C84725" w:rsidRDefault="00C84725"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 xml:space="preserve">niniejszego Zapytania ofertowego, w tym informacji dotyczących faktu zaproszenia </w:t>
      </w:r>
      <w:r w:rsidRPr="00D04C4D">
        <w:rPr>
          <w:rFonts w:ascii="Arial" w:hAnsi="Arial" w:cs="Arial"/>
          <w:color w:val="000000"/>
          <w:sz w:val="22"/>
          <w:szCs w:val="22"/>
        </w:rPr>
        <w:lastRenderedPageBreak/>
        <w:t>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B772FD">
      <w:pPr>
        <w:numPr>
          <w:ilvl w:val="0"/>
          <w:numId w:val="2"/>
        </w:numPr>
        <w:spacing w:before="120" w:after="120" w:line="360"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B772FD">
      <w:pPr>
        <w:numPr>
          <w:ilvl w:val="0"/>
          <w:numId w:val="28"/>
        </w:numPr>
        <w:spacing w:before="120" w:after="120" w:line="360"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B1B8AA5" w14:textId="77777777" w:rsidR="002B52BC" w:rsidRPr="002B52BC" w:rsidRDefault="002B52BC" w:rsidP="002B52BC">
      <w:pPr>
        <w:spacing w:line="288" w:lineRule="auto"/>
        <w:rPr>
          <w:rFonts w:cs="Arial"/>
          <w:b/>
          <w:sz w:val="22"/>
          <w:szCs w:val="22"/>
          <w:lang w:eastAsia="en-US"/>
        </w:rPr>
      </w:pPr>
      <w:r w:rsidRPr="002B52BC">
        <w:rPr>
          <w:rFonts w:cs="Arial"/>
          <w:b/>
          <w:sz w:val="22"/>
          <w:szCs w:val="22"/>
          <w:lang w:eastAsia="en-US"/>
        </w:rPr>
        <w:t>Agnieszka Defecińska – Starszy Specjalista ds. Przetargów</w:t>
      </w:r>
    </w:p>
    <w:p w14:paraId="0AA29E2E" w14:textId="77777777" w:rsidR="002B52BC" w:rsidRPr="002B52BC" w:rsidRDefault="002B52BC" w:rsidP="002B52BC">
      <w:pPr>
        <w:spacing w:line="288" w:lineRule="auto"/>
        <w:rPr>
          <w:rFonts w:cs="Arial"/>
          <w:sz w:val="22"/>
          <w:szCs w:val="22"/>
          <w:lang w:eastAsia="en-US"/>
        </w:rPr>
      </w:pPr>
      <w:r w:rsidRPr="002B52BC">
        <w:rPr>
          <w:rFonts w:cs="Arial"/>
          <w:sz w:val="22"/>
          <w:szCs w:val="22"/>
          <w:lang w:eastAsia="en-US"/>
        </w:rPr>
        <w:t xml:space="preserve">tel. 42 675 93 44, e-mail: </w:t>
      </w:r>
      <w:hyperlink r:id="rId17" w:history="1">
        <w:r w:rsidRPr="002B52BC">
          <w:rPr>
            <w:rStyle w:val="Hipercze"/>
            <w:rFonts w:cs="Arial"/>
            <w:sz w:val="22"/>
            <w:szCs w:val="22"/>
            <w:lang w:eastAsia="en-US"/>
          </w:rPr>
          <w:t>agnieszka.defecinska@psgaz.pl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51F6DBE2" w14:textId="77777777" w:rsidR="00C84725" w:rsidRDefault="00C84725" w:rsidP="00EC33C7">
      <w:pPr>
        <w:spacing w:line="288" w:lineRule="auto"/>
        <w:rPr>
          <w:rFonts w:cs="Arial"/>
          <w:b/>
          <w:color w:val="000000"/>
          <w:sz w:val="22"/>
          <w:szCs w:val="22"/>
        </w:rPr>
      </w:pPr>
    </w:p>
    <w:p w14:paraId="6A5B7724" w14:textId="77777777" w:rsidR="00C84725" w:rsidRDefault="00C84725"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FE4D9" w14:textId="77777777" w:rsidR="00C73DCC" w:rsidRDefault="00C73DCC">
      <w:r>
        <w:separator/>
      </w:r>
    </w:p>
  </w:endnote>
  <w:endnote w:type="continuationSeparator" w:id="0">
    <w:p w14:paraId="01285962" w14:textId="77777777" w:rsidR="00C73DCC" w:rsidRDefault="00C73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131E5" w14:textId="77777777" w:rsidR="00C73DCC" w:rsidRDefault="00C73DCC">
      <w:r>
        <w:separator/>
      </w:r>
    </w:p>
  </w:footnote>
  <w:footnote w:type="continuationSeparator" w:id="0">
    <w:p w14:paraId="6639D310" w14:textId="77777777" w:rsidR="00C73DCC" w:rsidRDefault="00C73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2"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2"/>
  </w:num>
  <w:num w:numId="4" w16cid:durableId="1922375889">
    <w:abstractNumId w:val="28"/>
  </w:num>
  <w:num w:numId="5" w16cid:durableId="409277206">
    <w:abstractNumId w:val="23"/>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5"/>
  </w:num>
  <w:num w:numId="12" w16cid:durableId="2063794418">
    <w:abstractNumId w:val="20"/>
  </w:num>
  <w:num w:numId="13" w16cid:durableId="1159230554">
    <w:abstractNumId w:val="24"/>
  </w:num>
  <w:num w:numId="14" w16cid:durableId="1270891772">
    <w:abstractNumId w:val="4"/>
  </w:num>
  <w:num w:numId="15" w16cid:durableId="1973515210">
    <w:abstractNumId w:val="9"/>
  </w:num>
  <w:num w:numId="16" w16cid:durableId="1952470314">
    <w:abstractNumId w:val="5"/>
  </w:num>
  <w:num w:numId="17" w16cid:durableId="1313677468">
    <w:abstractNumId w:val="25"/>
  </w:num>
  <w:num w:numId="18" w16cid:durableId="1772511314">
    <w:abstractNumId w:val="27"/>
  </w:num>
  <w:num w:numId="19" w16cid:durableId="91972576">
    <w:abstractNumId w:val="21"/>
  </w:num>
  <w:num w:numId="20" w16cid:durableId="1483816463">
    <w:abstractNumId w:val="2"/>
  </w:num>
  <w:num w:numId="21" w16cid:durableId="1257636972">
    <w:abstractNumId w:val="18"/>
  </w:num>
  <w:num w:numId="22" w16cid:durableId="694892737">
    <w:abstractNumId w:val="17"/>
  </w:num>
  <w:num w:numId="23" w16cid:durableId="144855666">
    <w:abstractNumId w:val="19"/>
  </w:num>
  <w:num w:numId="24" w16cid:durableId="457142711">
    <w:abstractNumId w:val="8"/>
  </w:num>
  <w:num w:numId="25" w16cid:durableId="446699380">
    <w:abstractNumId w:val="16"/>
  </w:num>
  <w:num w:numId="26" w16cid:durableId="1768037676">
    <w:abstractNumId w:val="26"/>
  </w:num>
  <w:num w:numId="27" w16cid:durableId="435441603">
    <w:abstractNumId w:val="7"/>
  </w:num>
  <w:num w:numId="28" w16cid:durableId="287321407">
    <w:abstractNumId w:val="13"/>
  </w:num>
  <w:num w:numId="29" w16cid:durableId="148447225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1AF5"/>
    <w:rsid w:val="00003994"/>
    <w:rsid w:val="00005913"/>
    <w:rsid w:val="00006F0F"/>
    <w:rsid w:val="00007E75"/>
    <w:rsid w:val="00010223"/>
    <w:rsid w:val="00013F12"/>
    <w:rsid w:val="00021E9F"/>
    <w:rsid w:val="0002487F"/>
    <w:rsid w:val="000250E1"/>
    <w:rsid w:val="000254CF"/>
    <w:rsid w:val="00025E92"/>
    <w:rsid w:val="00027856"/>
    <w:rsid w:val="000356D5"/>
    <w:rsid w:val="00035FBE"/>
    <w:rsid w:val="00040D3A"/>
    <w:rsid w:val="00043588"/>
    <w:rsid w:val="00044A3D"/>
    <w:rsid w:val="000456E6"/>
    <w:rsid w:val="00046439"/>
    <w:rsid w:val="000467E3"/>
    <w:rsid w:val="00047BA8"/>
    <w:rsid w:val="000539BB"/>
    <w:rsid w:val="00054468"/>
    <w:rsid w:val="00056ECD"/>
    <w:rsid w:val="00063E0E"/>
    <w:rsid w:val="00066F38"/>
    <w:rsid w:val="00070170"/>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5472"/>
    <w:rsid w:val="001069F4"/>
    <w:rsid w:val="00107A22"/>
    <w:rsid w:val="00114017"/>
    <w:rsid w:val="001168A7"/>
    <w:rsid w:val="00135D81"/>
    <w:rsid w:val="0014036E"/>
    <w:rsid w:val="00145457"/>
    <w:rsid w:val="00146F4E"/>
    <w:rsid w:val="0015327B"/>
    <w:rsid w:val="00154332"/>
    <w:rsid w:val="001556E5"/>
    <w:rsid w:val="0016227E"/>
    <w:rsid w:val="00162939"/>
    <w:rsid w:val="001647D2"/>
    <w:rsid w:val="00165136"/>
    <w:rsid w:val="001716AF"/>
    <w:rsid w:val="00173BC0"/>
    <w:rsid w:val="001751C8"/>
    <w:rsid w:val="0017530A"/>
    <w:rsid w:val="001763E6"/>
    <w:rsid w:val="001817B3"/>
    <w:rsid w:val="001864C9"/>
    <w:rsid w:val="00194878"/>
    <w:rsid w:val="001968A2"/>
    <w:rsid w:val="001A1331"/>
    <w:rsid w:val="001A606E"/>
    <w:rsid w:val="001A71D7"/>
    <w:rsid w:val="001A72E7"/>
    <w:rsid w:val="001A7AB4"/>
    <w:rsid w:val="001B2A5F"/>
    <w:rsid w:val="001B2BA7"/>
    <w:rsid w:val="001B59A3"/>
    <w:rsid w:val="001C06D4"/>
    <w:rsid w:val="001C2B06"/>
    <w:rsid w:val="001C3062"/>
    <w:rsid w:val="001C61ED"/>
    <w:rsid w:val="001C683E"/>
    <w:rsid w:val="001D0F42"/>
    <w:rsid w:val="001D1FFD"/>
    <w:rsid w:val="001D2713"/>
    <w:rsid w:val="001D4279"/>
    <w:rsid w:val="001E5E9E"/>
    <w:rsid w:val="001F036B"/>
    <w:rsid w:val="001F1F4C"/>
    <w:rsid w:val="001F5A45"/>
    <w:rsid w:val="001F7745"/>
    <w:rsid w:val="00213148"/>
    <w:rsid w:val="0021623F"/>
    <w:rsid w:val="00220249"/>
    <w:rsid w:val="0022099B"/>
    <w:rsid w:val="00220F86"/>
    <w:rsid w:val="00224267"/>
    <w:rsid w:val="00231824"/>
    <w:rsid w:val="00234E43"/>
    <w:rsid w:val="00241FDE"/>
    <w:rsid w:val="00242574"/>
    <w:rsid w:val="00244ADE"/>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C7B2E"/>
    <w:rsid w:val="002D7110"/>
    <w:rsid w:val="002D778E"/>
    <w:rsid w:val="002E38EB"/>
    <w:rsid w:val="002E428C"/>
    <w:rsid w:val="002E7117"/>
    <w:rsid w:val="002F77DD"/>
    <w:rsid w:val="00310188"/>
    <w:rsid w:val="00315316"/>
    <w:rsid w:val="00317905"/>
    <w:rsid w:val="00321680"/>
    <w:rsid w:val="0032177C"/>
    <w:rsid w:val="0032221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559D0"/>
    <w:rsid w:val="00356B33"/>
    <w:rsid w:val="0037267A"/>
    <w:rsid w:val="00373151"/>
    <w:rsid w:val="003770EA"/>
    <w:rsid w:val="00381E19"/>
    <w:rsid w:val="003832C7"/>
    <w:rsid w:val="0038629F"/>
    <w:rsid w:val="0039221D"/>
    <w:rsid w:val="003944E7"/>
    <w:rsid w:val="003A11B3"/>
    <w:rsid w:val="003A4299"/>
    <w:rsid w:val="003A4EBA"/>
    <w:rsid w:val="003A5702"/>
    <w:rsid w:val="003A600B"/>
    <w:rsid w:val="003B0678"/>
    <w:rsid w:val="003B1B2E"/>
    <w:rsid w:val="003B3CE5"/>
    <w:rsid w:val="003B45A4"/>
    <w:rsid w:val="003C1735"/>
    <w:rsid w:val="003C251D"/>
    <w:rsid w:val="003C30E7"/>
    <w:rsid w:val="003C62F0"/>
    <w:rsid w:val="003D1F31"/>
    <w:rsid w:val="003D30FE"/>
    <w:rsid w:val="003D3807"/>
    <w:rsid w:val="003E132D"/>
    <w:rsid w:val="003E4804"/>
    <w:rsid w:val="003F192D"/>
    <w:rsid w:val="003F2519"/>
    <w:rsid w:val="003F59F0"/>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4849"/>
    <w:rsid w:val="00447752"/>
    <w:rsid w:val="00452893"/>
    <w:rsid w:val="00455330"/>
    <w:rsid w:val="004571EF"/>
    <w:rsid w:val="004610DE"/>
    <w:rsid w:val="00464C06"/>
    <w:rsid w:val="00467C6C"/>
    <w:rsid w:val="00470968"/>
    <w:rsid w:val="00472705"/>
    <w:rsid w:val="004763D4"/>
    <w:rsid w:val="00476DAC"/>
    <w:rsid w:val="00481100"/>
    <w:rsid w:val="0048673D"/>
    <w:rsid w:val="00491A25"/>
    <w:rsid w:val="00492142"/>
    <w:rsid w:val="00492F75"/>
    <w:rsid w:val="004932A2"/>
    <w:rsid w:val="00494EEB"/>
    <w:rsid w:val="004A1471"/>
    <w:rsid w:val="004A4117"/>
    <w:rsid w:val="004A5C97"/>
    <w:rsid w:val="004B1599"/>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4F55"/>
    <w:rsid w:val="00575838"/>
    <w:rsid w:val="005818BF"/>
    <w:rsid w:val="00583FAF"/>
    <w:rsid w:val="005857CD"/>
    <w:rsid w:val="005857D7"/>
    <w:rsid w:val="00587528"/>
    <w:rsid w:val="005877D7"/>
    <w:rsid w:val="0059345B"/>
    <w:rsid w:val="005A00C6"/>
    <w:rsid w:val="005A0585"/>
    <w:rsid w:val="005A2460"/>
    <w:rsid w:val="005A3CEB"/>
    <w:rsid w:val="005A4145"/>
    <w:rsid w:val="005A4864"/>
    <w:rsid w:val="005A6548"/>
    <w:rsid w:val="005A677E"/>
    <w:rsid w:val="005A6791"/>
    <w:rsid w:val="005B1521"/>
    <w:rsid w:val="005B2581"/>
    <w:rsid w:val="005B3025"/>
    <w:rsid w:val="005B4DF0"/>
    <w:rsid w:val="005B5C99"/>
    <w:rsid w:val="005B684F"/>
    <w:rsid w:val="005B7696"/>
    <w:rsid w:val="005C04AC"/>
    <w:rsid w:val="005D1F20"/>
    <w:rsid w:val="005D4B1E"/>
    <w:rsid w:val="005D67F9"/>
    <w:rsid w:val="005D717B"/>
    <w:rsid w:val="005D7F8A"/>
    <w:rsid w:val="005E166C"/>
    <w:rsid w:val="005E2FC3"/>
    <w:rsid w:val="005F31A9"/>
    <w:rsid w:val="005F4FCC"/>
    <w:rsid w:val="005F5AE6"/>
    <w:rsid w:val="00603005"/>
    <w:rsid w:val="00610FAA"/>
    <w:rsid w:val="00611056"/>
    <w:rsid w:val="0061795B"/>
    <w:rsid w:val="00621313"/>
    <w:rsid w:val="006228B4"/>
    <w:rsid w:val="00635CA0"/>
    <w:rsid w:val="00640A2C"/>
    <w:rsid w:val="00640B0A"/>
    <w:rsid w:val="00641C6E"/>
    <w:rsid w:val="00641EA5"/>
    <w:rsid w:val="006429CE"/>
    <w:rsid w:val="00647676"/>
    <w:rsid w:val="0065040D"/>
    <w:rsid w:val="00652DCB"/>
    <w:rsid w:val="006530CB"/>
    <w:rsid w:val="00653581"/>
    <w:rsid w:val="0065649B"/>
    <w:rsid w:val="00660ED6"/>
    <w:rsid w:val="00664246"/>
    <w:rsid w:val="006644AE"/>
    <w:rsid w:val="00665154"/>
    <w:rsid w:val="00665FE4"/>
    <w:rsid w:val="00667FEF"/>
    <w:rsid w:val="006762FD"/>
    <w:rsid w:val="00681A75"/>
    <w:rsid w:val="00683ACB"/>
    <w:rsid w:val="006850BE"/>
    <w:rsid w:val="0068722F"/>
    <w:rsid w:val="00687DD5"/>
    <w:rsid w:val="00687F82"/>
    <w:rsid w:val="00691060"/>
    <w:rsid w:val="006932DE"/>
    <w:rsid w:val="006A2C89"/>
    <w:rsid w:val="006A6D5B"/>
    <w:rsid w:val="006B7769"/>
    <w:rsid w:val="006C0FD5"/>
    <w:rsid w:val="006C114D"/>
    <w:rsid w:val="006C14A9"/>
    <w:rsid w:val="006C2188"/>
    <w:rsid w:val="006C3440"/>
    <w:rsid w:val="006C3599"/>
    <w:rsid w:val="006C709C"/>
    <w:rsid w:val="006D0B6E"/>
    <w:rsid w:val="006D3EE4"/>
    <w:rsid w:val="006D49B5"/>
    <w:rsid w:val="006D60E1"/>
    <w:rsid w:val="006E09FE"/>
    <w:rsid w:val="006E0FF1"/>
    <w:rsid w:val="006E1625"/>
    <w:rsid w:val="006E18CC"/>
    <w:rsid w:val="006E5E91"/>
    <w:rsid w:val="006E6091"/>
    <w:rsid w:val="006F0813"/>
    <w:rsid w:val="006F23F0"/>
    <w:rsid w:val="006F2CDF"/>
    <w:rsid w:val="007002F6"/>
    <w:rsid w:val="00700C24"/>
    <w:rsid w:val="007016E0"/>
    <w:rsid w:val="00707657"/>
    <w:rsid w:val="007116F4"/>
    <w:rsid w:val="00714F9D"/>
    <w:rsid w:val="007161C6"/>
    <w:rsid w:val="007228E0"/>
    <w:rsid w:val="00722C7E"/>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1459"/>
    <w:rsid w:val="008707AC"/>
    <w:rsid w:val="00875C0D"/>
    <w:rsid w:val="00876C45"/>
    <w:rsid w:val="0087701F"/>
    <w:rsid w:val="00877225"/>
    <w:rsid w:val="00881855"/>
    <w:rsid w:val="00881E56"/>
    <w:rsid w:val="00882FFE"/>
    <w:rsid w:val="00886621"/>
    <w:rsid w:val="008869D1"/>
    <w:rsid w:val="0089081F"/>
    <w:rsid w:val="00891173"/>
    <w:rsid w:val="008921C9"/>
    <w:rsid w:val="00895BD6"/>
    <w:rsid w:val="0089773B"/>
    <w:rsid w:val="008A0C48"/>
    <w:rsid w:val="008A1130"/>
    <w:rsid w:val="008A4DDA"/>
    <w:rsid w:val="008A60F1"/>
    <w:rsid w:val="008B2195"/>
    <w:rsid w:val="008B2354"/>
    <w:rsid w:val="008B6F45"/>
    <w:rsid w:val="008C20AC"/>
    <w:rsid w:val="008C3125"/>
    <w:rsid w:val="008D06DD"/>
    <w:rsid w:val="008D45DB"/>
    <w:rsid w:val="008D50EB"/>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51C"/>
    <w:rsid w:val="009516B0"/>
    <w:rsid w:val="00955992"/>
    <w:rsid w:val="00966B41"/>
    <w:rsid w:val="00967615"/>
    <w:rsid w:val="00970185"/>
    <w:rsid w:val="009708E6"/>
    <w:rsid w:val="0097315E"/>
    <w:rsid w:val="00976B52"/>
    <w:rsid w:val="0097789F"/>
    <w:rsid w:val="00980718"/>
    <w:rsid w:val="009811D1"/>
    <w:rsid w:val="00983706"/>
    <w:rsid w:val="00985EE2"/>
    <w:rsid w:val="0098627C"/>
    <w:rsid w:val="0099243C"/>
    <w:rsid w:val="00992598"/>
    <w:rsid w:val="009A04D8"/>
    <w:rsid w:val="009A2A65"/>
    <w:rsid w:val="009A4B64"/>
    <w:rsid w:val="009A53B7"/>
    <w:rsid w:val="009A7EAC"/>
    <w:rsid w:val="009B289D"/>
    <w:rsid w:val="009B346A"/>
    <w:rsid w:val="009B6AE7"/>
    <w:rsid w:val="009B7E7E"/>
    <w:rsid w:val="009C0205"/>
    <w:rsid w:val="009D030A"/>
    <w:rsid w:val="009D1DE1"/>
    <w:rsid w:val="009D6043"/>
    <w:rsid w:val="009E086C"/>
    <w:rsid w:val="009E34AF"/>
    <w:rsid w:val="009F1C9E"/>
    <w:rsid w:val="009F5793"/>
    <w:rsid w:val="009F749C"/>
    <w:rsid w:val="00A04B22"/>
    <w:rsid w:val="00A0530E"/>
    <w:rsid w:val="00A05B59"/>
    <w:rsid w:val="00A07C7C"/>
    <w:rsid w:val="00A11439"/>
    <w:rsid w:val="00A118C5"/>
    <w:rsid w:val="00A11926"/>
    <w:rsid w:val="00A11C67"/>
    <w:rsid w:val="00A13F64"/>
    <w:rsid w:val="00A145EB"/>
    <w:rsid w:val="00A22861"/>
    <w:rsid w:val="00A23CD9"/>
    <w:rsid w:val="00A25D7C"/>
    <w:rsid w:val="00A26781"/>
    <w:rsid w:val="00A32885"/>
    <w:rsid w:val="00A341E4"/>
    <w:rsid w:val="00A35100"/>
    <w:rsid w:val="00A35227"/>
    <w:rsid w:val="00A367B4"/>
    <w:rsid w:val="00A376A5"/>
    <w:rsid w:val="00A41285"/>
    <w:rsid w:val="00A41582"/>
    <w:rsid w:val="00A446A1"/>
    <w:rsid w:val="00A503BA"/>
    <w:rsid w:val="00A52900"/>
    <w:rsid w:val="00A54C9C"/>
    <w:rsid w:val="00A61753"/>
    <w:rsid w:val="00A61931"/>
    <w:rsid w:val="00A63F79"/>
    <w:rsid w:val="00A640B9"/>
    <w:rsid w:val="00A67027"/>
    <w:rsid w:val="00A731BE"/>
    <w:rsid w:val="00A749E9"/>
    <w:rsid w:val="00A75C56"/>
    <w:rsid w:val="00A76917"/>
    <w:rsid w:val="00A775E7"/>
    <w:rsid w:val="00A81BA3"/>
    <w:rsid w:val="00A83ADF"/>
    <w:rsid w:val="00A907A6"/>
    <w:rsid w:val="00A9481D"/>
    <w:rsid w:val="00A95D56"/>
    <w:rsid w:val="00A95FB3"/>
    <w:rsid w:val="00AA75E6"/>
    <w:rsid w:val="00AB0278"/>
    <w:rsid w:val="00AB4631"/>
    <w:rsid w:val="00AB56DB"/>
    <w:rsid w:val="00AB67CA"/>
    <w:rsid w:val="00AC1489"/>
    <w:rsid w:val="00AC34CD"/>
    <w:rsid w:val="00AC66CA"/>
    <w:rsid w:val="00AD04A1"/>
    <w:rsid w:val="00AD154D"/>
    <w:rsid w:val="00AD2F66"/>
    <w:rsid w:val="00AE0BCA"/>
    <w:rsid w:val="00AE334F"/>
    <w:rsid w:val="00AE614E"/>
    <w:rsid w:val="00AF3B71"/>
    <w:rsid w:val="00AF4822"/>
    <w:rsid w:val="00AF6B7E"/>
    <w:rsid w:val="00B00E1B"/>
    <w:rsid w:val="00B063DF"/>
    <w:rsid w:val="00B10857"/>
    <w:rsid w:val="00B16671"/>
    <w:rsid w:val="00B16A0A"/>
    <w:rsid w:val="00B2130F"/>
    <w:rsid w:val="00B237B0"/>
    <w:rsid w:val="00B25BDD"/>
    <w:rsid w:val="00B26C67"/>
    <w:rsid w:val="00B270B7"/>
    <w:rsid w:val="00B31B92"/>
    <w:rsid w:val="00B327F4"/>
    <w:rsid w:val="00B37528"/>
    <w:rsid w:val="00B51F63"/>
    <w:rsid w:val="00B548CA"/>
    <w:rsid w:val="00B54B4A"/>
    <w:rsid w:val="00B574DA"/>
    <w:rsid w:val="00B61E9D"/>
    <w:rsid w:val="00B64172"/>
    <w:rsid w:val="00B658FA"/>
    <w:rsid w:val="00B661D5"/>
    <w:rsid w:val="00B772FD"/>
    <w:rsid w:val="00B77C63"/>
    <w:rsid w:val="00B80684"/>
    <w:rsid w:val="00B87558"/>
    <w:rsid w:val="00B904D4"/>
    <w:rsid w:val="00B92431"/>
    <w:rsid w:val="00B945D8"/>
    <w:rsid w:val="00B9467A"/>
    <w:rsid w:val="00BA14F8"/>
    <w:rsid w:val="00BA5227"/>
    <w:rsid w:val="00BA72F6"/>
    <w:rsid w:val="00BB189C"/>
    <w:rsid w:val="00BB3AD5"/>
    <w:rsid w:val="00BC03DB"/>
    <w:rsid w:val="00BC1B91"/>
    <w:rsid w:val="00BC1C1D"/>
    <w:rsid w:val="00BC21DA"/>
    <w:rsid w:val="00BC5264"/>
    <w:rsid w:val="00BC6DE1"/>
    <w:rsid w:val="00BC77AC"/>
    <w:rsid w:val="00BD4BE2"/>
    <w:rsid w:val="00BD5E9E"/>
    <w:rsid w:val="00BE4952"/>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D82"/>
    <w:rsid w:val="00C46467"/>
    <w:rsid w:val="00C47796"/>
    <w:rsid w:val="00C53900"/>
    <w:rsid w:val="00C62C34"/>
    <w:rsid w:val="00C62F06"/>
    <w:rsid w:val="00C67FED"/>
    <w:rsid w:val="00C703F7"/>
    <w:rsid w:val="00C73DCC"/>
    <w:rsid w:val="00C84725"/>
    <w:rsid w:val="00C90D3B"/>
    <w:rsid w:val="00C934F6"/>
    <w:rsid w:val="00C959A1"/>
    <w:rsid w:val="00C965D6"/>
    <w:rsid w:val="00CA0958"/>
    <w:rsid w:val="00CA0B89"/>
    <w:rsid w:val="00CA350B"/>
    <w:rsid w:val="00CA5CDF"/>
    <w:rsid w:val="00CA765C"/>
    <w:rsid w:val="00CB1D43"/>
    <w:rsid w:val="00CB2BE6"/>
    <w:rsid w:val="00CB3228"/>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53A7C"/>
    <w:rsid w:val="00D570BA"/>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90E73"/>
    <w:rsid w:val="00DA15A5"/>
    <w:rsid w:val="00DA31BE"/>
    <w:rsid w:val="00DB0F45"/>
    <w:rsid w:val="00DB439B"/>
    <w:rsid w:val="00DB5218"/>
    <w:rsid w:val="00DB6C19"/>
    <w:rsid w:val="00DB712D"/>
    <w:rsid w:val="00DC0BD2"/>
    <w:rsid w:val="00DC21EC"/>
    <w:rsid w:val="00DC7968"/>
    <w:rsid w:val="00DD435C"/>
    <w:rsid w:val="00DD797B"/>
    <w:rsid w:val="00DE21DE"/>
    <w:rsid w:val="00DE488E"/>
    <w:rsid w:val="00DE783D"/>
    <w:rsid w:val="00DF26A5"/>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1E37"/>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066AF"/>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E1C91"/>
    <w:rsid w:val="00FE2849"/>
    <w:rsid w:val="00FE4779"/>
    <w:rsid w:val="00FE5724"/>
    <w:rsid w:val="00FE73A8"/>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gnieszka.defecinska@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17</TotalTime>
  <Pages>6</Pages>
  <Words>2047</Words>
  <Characters>12283</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Defecińska Agnieszka (PSG)</cp:lastModifiedBy>
  <cp:revision>9</cp:revision>
  <cp:lastPrinted>2008-02-25T07:24:00Z</cp:lastPrinted>
  <dcterms:created xsi:type="dcterms:W3CDTF">2026-08-31T05:20:00Z</dcterms:created>
  <dcterms:modified xsi:type="dcterms:W3CDTF">2026-08-31T07:35:00Z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